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54AB291C" w14:textId="7D4C856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851A39" w:rsidRDefault="0071620A" w14:paraId="2DC375D6" w14:textId="4C78145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851A39">
        <w:rPr>
          <w:rFonts w:ascii="Corbel" w:hAnsi="Corbel"/>
          <w:i/>
          <w:smallCaps/>
          <w:sz w:val="24"/>
          <w:szCs w:val="24"/>
        </w:rPr>
        <w:t>2022-2027</w:t>
      </w:r>
      <w:r w:rsidR="00851A39">
        <w:rPr>
          <w:rFonts w:ascii="Corbel" w:hAnsi="Corbel"/>
          <w:i/>
          <w:smallCaps/>
          <w:sz w:val="24"/>
          <w:szCs w:val="24"/>
        </w:rPr>
        <w:br/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4192003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FC0F51">
        <w:rPr>
          <w:rFonts w:ascii="Corbel" w:hAnsi="Corbel"/>
          <w:sz w:val="20"/>
          <w:szCs w:val="20"/>
        </w:rPr>
        <w:t>202</w:t>
      </w:r>
      <w:r w:rsidR="00851A39">
        <w:rPr>
          <w:rFonts w:ascii="Corbel" w:hAnsi="Corbel"/>
          <w:sz w:val="20"/>
          <w:szCs w:val="20"/>
        </w:rPr>
        <w:t>3</w:t>
      </w:r>
      <w:r w:rsidR="00FC0F51">
        <w:rPr>
          <w:rFonts w:ascii="Corbel" w:hAnsi="Corbel"/>
          <w:sz w:val="20"/>
          <w:szCs w:val="20"/>
        </w:rPr>
        <w:t>/202</w:t>
      </w:r>
      <w:r w:rsidR="00851A39">
        <w:rPr>
          <w:rFonts w:ascii="Corbel" w:hAnsi="Corbel"/>
          <w:sz w:val="20"/>
          <w:szCs w:val="20"/>
        </w:rPr>
        <w:t>4</w:t>
      </w:r>
      <w:bookmarkStart w:name="_GoBack" w:id="0"/>
      <w:bookmarkEnd w:id="0"/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11D41EF" w14:paraId="66F6DE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6A10" w14:paraId="03B8E35B" w14:textId="63C14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Pr="009C54AE" w:rsidR="0085747A" w:rsidTr="611D41EF" w14:paraId="604374B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2DB9F2" w14:textId="45124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611D41EF" w14:paraId="67418D3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46163E1" w14:textId="43B4B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611D41EF" w14:paraId="5B9FF3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4997B24C" w14:textId="63DA09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Pedagogiki Przedszkolnej i Wczesnoszkolnej</w:t>
            </w:r>
          </w:p>
        </w:tc>
      </w:tr>
      <w:tr w:rsidRPr="009C54AE" w:rsidR="0085747A" w:rsidTr="611D41EF" w14:paraId="341C284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C0F51" w14:paraId="06B04A39" w14:textId="4FDA78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611D41EF" w14:paraId="72CD6A6A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611D41EF" w14:paraId="35E74D6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D1E7E7D" w14:textId="535E4E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611D41EF" w14:paraId="76960E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1AB6EC5B" w14:textId="24DAB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611D41EF" w14:paraId="5FD5D4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C0F51" w14:paraId="1F2815B7" w14:textId="5845EB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Pr="009C54AE" w:rsidR="0085747A" w:rsidTr="611D41EF" w14:paraId="20BB1D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4349E" w14:paraId="5C86215F" w14:textId="20F3EE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611D41EF" w14:paraId="1D2918F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CE1005" w14:paraId="14EE8320" w14:textId="5005D9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611D41EF" w14:paraId="6E00E1D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11D41EF" w:rsidRDefault="00CE1005" w14:paraId="6E41D121" w14:textId="431AF653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1D41EF" w:rsidR="1BE1D527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611D41EF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611D41EF" w:rsidR="007541D3">
              <w:rPr>
                <w:rFonts w:ascii="Corbel" w:hAnsi="Corbel"/>
                <w:b w:val="0"/>
                <w:bCs w:val="0"/>
                <w:sz w:val="24"/>
                <w:szCs w:val="24"/>
              </w:rPr>
              <w:t>Wojciech Motyka</w:t>
            </w:r>
            <w:r w:rsidRPr="611D41EF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611D41EF" w14:paraId="3BF18A4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803155" w14:textId="0B73D7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C6A10" w14:paraId="366FAF91" w14:textId="08B2BC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75AF251D" w14:textId="4BE851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B2FC8C3" w14:textId="5F198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6A10" w14:paraId="5DFAC538" w14:textId="7556DC3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5C1EB15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0871AB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FC0F51" w14:paraId="4E1A307C" w14:textId="6AE6965F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FC0F51" w:rsidP="009C54AE" w:rsidRDefault="00FC0F51" w14:paraId="2B239DC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212C0E" w14:paraId="298D91CD" w14:textId="0E7A907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</w:t>
            </w:r>
            <w:r w:rsidR="00FD1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łuch muzyczny i poczucie rytmu.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516CA" w:rsidP="009C54AE" w:rsidRDefault="00C516CA" w14:paraId="288FD0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516CA" w:rsidP="009C54AE" w:rsidRDefault="00C516CA" w14:paraId="3038D52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30485DBC" w14:textId="5A340694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028A7179" w14:textId="6FD9564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61490C" w:rsidR="0085747A" w:rsidP="003F4BF1" w:rsidRDefault="00034F1B" w14:paraId="6232B29C" w14:textId="2BD0A14C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Pr="009C54AE" w:rsidR="0061490C" w:rsidTr="00923D7D" w14:paraId="17DAC7F6" w14:textId="77777777">
        <w:tc>
          <w:tcPr>
            <w:tcW w:w="851" w:type="dxa"/>
            <w:vAlign w:val="center"/>
          </w:tcPr>
          <w:p w:rsidRPr="009C54AE" w:rsidR="0061490C" w:rsidP="009C54AE" w:rsidRDefault="0061490C" w14:paraId="7BA61A05" w14:textId="3F35F94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61490C" w:rsidR="0061490C" w:rsidP="003F4BF1" w:rsidRDefault="00034F1B" w14:paraId="2E413D56" w14:textId="058BED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Pr="009C54AE" w:rsidR="00034F1B" w:rsidTr="00923D7D" w14:paraId="5BDFD105" w14:textId="77777777">
        <w:tc>
          <w:tcPr>
            <w:tcW w:w="851" w:type="dxa"/>
            <w:vAlign w:val="center"/>
          </w:tcPr>
          <w:p w:rsidR="00034F1B" w:rsidP="009C54AE" w:rsidRDefault="00034F1B" w14:paraId="2B9F8B7C" w14:textId="120A6A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034F1B" w:rsidR="00034F1B" w:rsidP="003F4BF1" w:rsidRDefault="00034F1B" w14:paraId="22B6DA42" w14:textId="3EA66F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0D1308" w:rsidTr="00E940C0" w14:paraId="2FD343A7" w14:textId="77777777">
        <w:tc>
          <w:tcPr>
            <w:tcW w:w="1021" w:type="dxa"/>
          </w:tcPr>
          <w:p w:rsidRPr="009C54AE" w:rsidR="000D1308" w:rsidP="00F3370B" w:rsidRDefault="000D1308" w14:paraId="14DCE06C" w14:textId="6623C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0D1308" w:rsidP="00FC0F51" w:rsidRDefault="000D1308" w14:paraId="789A51EB" w14:textId="06448D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hAnsi="Corbel" w:eastAsiaTheme="minorHAnsi"/>
                <w:sz w:val="24"/>
                <w:szCs w:val="24"/>
              </w:rPr>
              <w:t>wej.</w:t>
            </w:r>
          </w:p>
        </w:tc>
        <w:tc>
          <w:tcPr>
            <w:tcW w:w="1865" w:type="dxa"/>
            <w:vAlign w:val="center"/>
          </w:tcPr>
          <w:p w:rsidR="00746E8B" w:rsidP="00E940C0" w:rsidRDefault="00746E8B" w14:paraId="4D0F2693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0D1308" w:rsidP="00E940C0" w:rsidRDefault="000D1308" w14:paraId="0EFA362E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PPiW.W10</w:t>
            </w:r>
          </w:p>
          <w:p w:rsidRPr="00BC2741" w:rsidR="000D1308" w:rsidP="00E940C0" w:rsidRDefault="000D1308" w14:paraId="53459789" w14:textId="0C79DE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7C235F" w:rsidR="000D1308" w:rsidTr="00E940C0" w14:paraId="64B74A3F" w14:textId="77777777">
        <w:tc>
          <w:tcPr>
            <w:tcW w:w="1021" w:type="dxa"/>
          </w:tcPr>
          <w:p w:rsidRPr="009C54AE" w:rsidR="000D1308" w:rsidP="00AD75FB" w:rsidRDefault="000D1308" w14:paraId="354608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8E5203" w:rsidR="000D1308" w:rsidP="00FC0F51" w:rsidRDefault="000D1308" w14:paraId="5AC69AB9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zasady projektowania zajęć umuzykalniających zorientowanych na czerpanie przyjemności z działań podejmowanych przez dzieci lub uczniów, a nie na efekt;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sposoby rozwijania twórczej aktywności dziecka lub ucznia;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zna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metody i techniki diagnozowania dziecka lub ucznia w zakresie jego zdolności muzycznych i monitorowania jego rozwoju muzycznego</w:t>
            </w:r>
          </w:p>
        </w:tc>
        <w:tc>
          <w:tcPr>
            <w:tcW w:w="1865" w:type="dxa"/>
            <w:vAlign w:val="center"/>
          </w:tcPr>
          <w:p w:rsidR="00746E8B" w:rsidP="00E940C0" w:rsidRDefault="00746E8B" w14:paraId="5947BF93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775DBB" w:rsidR="000D1308" w:rsidP="00E940C0" w:rsidRDefault="000D1308" w14:paraId="102AA3EB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PPiW.W15</w:t>
            </w:r>
          </w:p>
          <w:p w:rsidRPr="007C235F" w:rsidR="000D1308" w:rsidP="00E940C0" w:rsidRDefault="000D1308" w14:paraId="4EDF39C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B76321" w:rsidR="000D1308" w:rsidTr="00E940C0" w14:paraId="1F857C65" w14:textId="77777777">
        <w:tc>
          <w:tcPr>
            <w:tcW w:w="1021" w:type="dxa"/>
          </w:tcPr>
          <w:p w:rsidRPr="009C54AE" w:rsidR="000D1308" w:rsidP="00AD75FB" w:rsidRDefault="000D1308" w14:paraId="04217F4B" w14:textId="66AD5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CF634F" w:rsidR="000D1308" w:rsidP="00FC0F51" w:rsidRDefault="000D1308" w14:paraId="141D10CD" w14:textId="011194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potrafi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zachęcić dziecko lub ucznia do udziału w zabaw</w:t>
            </w:r>
            <w:r>
              <w:rPr>
                <w:rFonts w:ascii="Corbel" w:hAnsi="Corbel" w:eastAsiaTheme="minorHAnsi"/>
                <w:sz w:val="24"/>
                <w:szCs w:val="24"/>
              </w:rPr>
              <w:t>ach rytmiczno-umuzykalniających.</w:t>
            </w:r>
          </w:p>
        </w:tc>
        <w:tc>
          <w:tcPr>
            <w:tcW w:w="1865" w:type="dxa"/>
            <w:vAlign w:val="center"/>
          </w:tcPr>
          <w:p w:rsidRPr="00B76321" w:rsidR="000D1308" w:rsidP="00E940C0" w:rsidRDefault="000D1308" w14:paraId="3A1A56EC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PPiW.U04</w:t>
            </w:r>
          </w:p>
        </w:tc>
      </w:tr>
      <w:tr w:rsidRPr="00775DBB" w:rsidR="000D1308" w:rsidTr="00E940C0" w14:paraId="0B1E43E3" w14:textId="77777777">
        <w:tc>
          <w:tcPr>
            <w:tcW w:w="1021" w:type="dxa"/>
          </w:tcPr>
          <w:p w:rsidRPr="009C54AE" w:rsidR="000D1308" w:rsidP="00AD75FB" w:rsidRDefault="000D1308" w14:paraId="57A49C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:rsidR="000D1308" w:rsidP="00FC0F51" w:rsidRDefault="000D1308" w14:paraId="6120E420" w14:textId="7F2D64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 xml:space="preserve">Student umie 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>doprowadzić do wykonania utworu muzy</w:t>
            </w:r>
            <w:r>
              <w:rPr>
                <w:rFonts w:ascii="Corbel" w:hAnsi="Corbel" w:eastAsiaTheme="minorHAnsi"/>
                <w:sz w:val="24"/>
                <w:szCs w:val="24"/>
              </w:rPr>
              <w:t>cznego przez dziecko lub ucznia.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3A87E9B9" w14:textId="621C6FC9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PPiW.U06</w:t>
            </w:r>
          </w:p>
        </w:tc>
      </w:tr>
      <w:tr w:rsidRPr="00775DBB" w:rsidR="000D1308" w:rsidTr="00E940C0" w14:paraId="04F9D193" w14:textId="77777777">
        <w:tc>
          <w:tcPr>
            <w:tcW w:w="1021" w:type="dxa"/>
          </w:tcPr>
          <w:p w:rsidRPr="009C54AE" w:rsidR="000D1308" w:rsidP="00AD75FB" w:rsidRDefault="000D1308" w14:paraId="682448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:rsidR="000D1308" w:rsidP="00FC0F51" w:rsidRDefault="000D1308" w14:paraId="52F6BCE4" w14:textId="0C0F53B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zachęcić dziecko lub ucznia do zainte</w:t>
            </w:r>
            <w:r>
              <w:rPr>
                <w:rFonts w:ascii="Corbel" w:hAnsi="Corbel" w:eastAsiaTheme="minorHAnsi"/>
                <w:sz w:val="24"/>
                <w:szCs w:val="24"/>
              </w:rPr>
              <w:t>resowania się dziełem muzycznym.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5EB94786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PPiW.U07 PPiW.U08</w:t>
            </w:r>
          </w:p>
        </w:tc>
      </w:tr>
      <w:tr w:rsidRPr="00775DBB" w:rsidR="000D1308" w:rsidTr="00E940C0" w14:paraId="501D5EED" w14:textId="77777777">
        <w:tc>
          <w:tcPr>
            <w:tcW w:w="1021" w:type="dxa"/>
          </w:tcPr>
          <w:p w:rsidRPr="009C54AE" w:rsidR="000D1308" w:rsidP="00AD75FB" w:rsidRDefault="000D1308" w14:paraId="4407D6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:rsidR="000D1308" w:rsidP="00FC0F51" w:rsidRDefault="000D1308" w14:paraId="7BC432E4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>
              <w:rPr>
                <w:rFonts w:ascii="Corbel" w:hAnsi="Corbel" w:eastAsiaTheme="minorHAnsi"/>
                <w:sz w:val="24"/>
                <w:szCs w:val="24"/>
              </w:rPr>
              <w:t>Student potrafi</w:t>
            </w:r>
            <w:r w:rsidRPr="008E5203">
              <w:rPr>
                <w:rFonts w:ascii="Corbel" w:hAnsi="Corbel" w:eastAsiaTheme="minorHAnsi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  <w:vAlign w:val="center"/>
          </w:tcPr>
          <w:p w:rsidRPr="00775DBB" w:rsidR="000D1308" w:rsidP="00E940C0" w:rsidRDefault="000D1308" w14:paraId="30E158EE" w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775DBB">
              <w:rPr>
                <w:rFonts w:ascii="Corbel" w:hAnsi="Corbel" w:eastAsiaTheme="minorHAnsi" w:cstheme="minorBidi"/>
                <w:sz w:val="24"/>
                <w:szCs w:val="24"/>
              </w:rPr>
              <w:t>PPiW.U09 PPiW.U10</w:t>
            </w:r>
          </w:p>
        </w:tc>
      </w:tr>
      <w:tr w:rsidRPr="00B76321" w:rsidR="000D1308" w:rsidTr="00E940C0" w14:paraId="4120873B" w14:textId="77777777">
        <w:tc>
          <w:tcPr>
            <w:tcW w:w="1021" w:type="dxa"/>
          </w:tcPr>
          <w:p w:rsidRPr="009C54AE" w:rsidR="000D1308" w:rsidP="00AD75FB" w:rsidRDefault="000D1308" w14:paraId="7048586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634" w:type="dxa"/>
          </w:tcPr>
          <w:p w:rsidRPr="00B76321" w:rsidR="000D1308" w:rsidP="00FC0F51" w:rsidRDefault="000D1308" w14:paraId="22735B3B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Theme="minorHAnsi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do </w:t>
            </w:r>
            <w:r w:rsidRPr="00B76321">
              <w:rPr>
                <w:rFonts w:ascii="Corbel" w:hAnsi="Corbel" w:eastAsiaTheme="minorHAnsi"/>
                <w:sz w:val="24"/>
                <w:szCs w:val="24"/>
              </w:rPr>
              <w:t>działania na rzecz upowszechnienia sztuk pięknych;</w:t>
            </w:r>
            <w:r>
              <w:rPr>
                <w:rFonts w:ascii="Corbel" w:hAnsi="Corbel" w:eastAsiaTheme="minorHAnsi"/>
                <w:sz w:val="24"/>
                <w:szCs w:val="24"/>
              </w:rPr>
              <w:t xml:space="preserve"> </w:t>
            </w:r>
            <w:r w:rsidRPr="00B76321">
              <w:rPr>
                <w:rFonts w:ascii="Corbel" w:hAnsi="Corbel" w:eastAsiaTheme="minorHAnsi"/>
                <w:sz w:val="24"/>
                <w:szCs w:val="24"/>
              </w:rPr>
              <w:t>aktywizowania dzieci lub uczniów do wspólnego uprawiania muzyki.</w:t>
            </w:r>
          </w:p>
        </w:tc>
        <w:tc>
          <w:tcPr>
            <w:tcW w:w="1865" w:type="dxa"/>
            <w:vAlign w:val="center"/>
          </w:tcPr>
          <w:p w:rsidRPr="00B76321" w:rsidR="000D1308" w:rsidP="00E940C0" w:rsidRDefault="000D1308" w14:paraId="3E7F9FC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34FEFE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5B95DE2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1F78AE2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FC0F51" w:rsidRDefault="00034F1B" w14:paraId="6ABECCE5" w14:textId="47F19A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Pr="009C54AE" w:rsidR="00034F1B" w:rsidTr="00923D7D" w14:paraId="35400AB3" w14:textId="77777777">
        <w:tc>
          <w:tcPr>
            <w:tcW w:w="9639" w:type="dxa"/>
          </w:tcPr>
          <w:p w:rsidRPr="00034F1B" w:rsidR="00034F1B" w:rsidP="00FC0F51" w:rsidRDefault="00034F1B" w14:paraId="6A6EBC70" w14:textId="74E752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</w:p>
        </w:tc>
      </w:tr>
      <w:tr w:rsidRPr="009C54AE" w:rsidR="0085747A" w:rsidTr="00923D7D" w14:paraId="2FE92C29" w14:textId="77777777">
        <w:tc>
          <w:tcPr>
            <w:tcW w:w="9639" w:type="dxa"/>
          </w:tcPr>
          <w:p w:rsidRPr="009C54AE" w:rsidR="0085747A" w:rsidP="00FC0F51" w:rsidRDefault="00034F1B" w14:paraId="5D6CBF06" w14:textId="1DDA37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:rsidRPr="009C54AE" w:rsidR="0085747A" w:rsidP="009C54AE" w:rsidRDefault="0085747A" w14:paraId="14940B7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E878BC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010AEF39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FC0F51" w:rsidRDefault="00BC2741" w14:paraId="2B32FB25" w14:textId="6F48E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Pr="009C54AE" w:rsidR="007C235F" w:rsidTr="009A23C8" w14:paraId="2EA8EAD0" w14:textId="77777777">
        <w:tc>
          <w:tcPr>
            <w:tcW w:w="9520" w:type="dxa"/>
          </w:tcPr>
          <w:p w:rsidRPr="007C235F" w:rsidR="007C235F" w:rsidP="00FC0F51" w:rsidRDefault="00BC2741" w14:paraId="7AA5332B" w14:textId="76E97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Pr="009C54AE" w:rsidR="007C235F" w:rsidTr="009A23C8" w14:paraId="6F3157FC" w14:textId="77777777">
        <w:tc>
          <w:tcPr>
            <w:tcW w:w="9520" w:type="dxa"/>
          </w:tcPr>
          <w:p w:rsidRPr="007C235F" w:rsidR="007C235F" w:rsidP="00FC0F51" w:rsidRDefault="00BC2741" w14:paraId="21450083" w14:textId="0E1F46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Pr="009C54AE" w:rsidR="007C235F" w:rsidTr="009A23C8" w14:paraId="7A2F144D" w14:textId="77777777">
        <w:tc>
          <w:tcPr>
            <w:tcW w:w="9520" w:type="dxa"/>
          </w:tcPr>
          <w:p w:rsidRPr="007C235F" w:rsidR="007C235F" w:rsidP="00FC0F51" w:rsidRDefault="00BC2741" w14:paraId="29389168" w14:textId="5DA6EB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Dalcroza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dalcrozowskiej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>, taktowanie, kroki rytmiczne, realizacja ruchem elementów muzycznych, zabawy i ćwiczenia przy muzyce.</w:t>
            </w:r>
          </w:p>
        </w:tc>
      </w:tr>
      <w:tr w:rsidRPr="009C54AE" w:rsidR="007C235F" w:rsidTr="009A23C8" w14:paraId="320C7EED" w14:textId="77777777">
        <w:tc>
          <w:tcPr>
            <w:tcW w:w="9520" w:type="dxa"/>
          </w:tcPr>
          <w:p w:rsidRPr="007C235F" w:rsidR="007C235F" w:rsidP="00FC0F51" w:rsidRDefault="00BC2741" w14:paraId="7B2ABFC9" w14:textId="59443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</w:r>
            <w:r w:rsidRPr="00BC2741">
              <w:rPr>
                <w:rFonts w:ascii="Corbel" w:hAnsi="Corbel"/>
                <w:sz w:val="24"/>
                <w:szCs w:val="24"/>
              </w:rPr>
              <w:t>i wczesnoszkolnym (piosenki dla dzieci, tańce i zabawy dziecięce, audycje muzyczne).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0D1308" w:rsidTr="007F05F9" w14:paraId="0079EEEF" w14:textId="77777777">
        <w:tc>
          <w:tcPr>
            <w:tcW w:w="1962" w:type="dxa"/>
            <w:vAlign w:val="center"/>
          </w:tcPr>
          <w:p w:rsidRPr="009C54AE" w:rsidR="000D1308" w:rsidP="007F05F9" w:rsidRDefault="000D1308" w14:paraId="0D6639CA" w14:textId="424FB0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E940C0" w:rsidR="000D1308" w:rsidP="00E940C0" w:rsidRDefault="007F05F9" w14:paraId="25C3BB59" w14:textId="69C90E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C516CA" w14:paraId="60F70B50" w14:textId="721BBC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E940C0" w:rsidR="000D1308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Pr="009C54AE" w:rsidR="000D1308" w:rsidTr="007F05F9" w14:paraId="08CCAAC0" w14:textId="77777777">
        <w:tc>
          <w:tcPr>
            <w:tcW w:w="1962" w:type="dxa"/>
            <w:vAlign w:val="center"/>
          </w:tcPr>
          <w:p w:rsidRPr="009C54AE" w:rsidR="000D1308" w:rsidP="007F05F9" w:rsidRDefault="000D1308" w14:paraId="60CFE565" w14:textId="111C63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E940C0" w:rsidR="000D1308" w:rsidP="00E940C0" w:rsidRDefault="000D1308" w14:paraId="22A031BB" w14:textId="036558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</w:t>
            </w:r>
            <w:r w:rsidRPr="00E940C0" w:rsidR="007F05F9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76A0904C" w14:textId="49151D0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6CB17010" w14:textId="77777777">
        <w:tc>
          <w:tcPr>
            <w:tcW w:w="1962" w:type="dxa"/>
            <w:vAlign w:val="center"/>
          </w:tcPr>
          <w:p w:rsidRPr="009C54AE" w:rsidR="000D1308" w:rsidP="007F05F9" w:rsidRDefault="000D1308" w14:paraId="5851FE68" w14:textId="66BFA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E940C0" w:rsidR="000D1308" w:rsidP="00E940C0" w:rsidRDefault="000D1308" w14:paraId="5C99C474" w14:textId="311B3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12128CD5" w14:textId="4A0861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20DFD7A9" w14:textId="77777777">
        <w:tc>
          <w:tcPr>
            <w:tcW w:w="1962" w:type="dxa"/>
            <w:vAlign w:val="center"/>
          </w:tcPr>
          <w:p w:rsidRPr="009C54AE" w:rsidR="000D1308" w:rsidP="007F05F9" w:rsidRDefault="000D1308" w14:paraId="68DA2695" w14:textId="686A10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E940C0" w:rsidR="000D1308" w:rsidP="007F05F9" w:rsidRDefault="000D1308" w14:paraId="14070377" w14:textId="3C02C7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7F05F9"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6C1C9DD5" w14:textId="4687E0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018274ED" w14:textId="77777777">
        <w:tc>
          <w:tcPr>
            <w:tcW w:w="1962" w:type="dxa"/>
            <w:vAlign w:val="center"/>
          </w:tcPr>
          <w:p w:rsidR="000D1308" w:rsidP="007F05F9" w:rsidRDefault="000D1308" w14:paraId="40EC32BB" w14:textId="04CC67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E940C0" w:rsidR="000D1308" w:rsidP="00E940C0" w:rsidRDefault="000D1308" w14:paraId="40630401" w14:textId="205582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319D7AF2" w14:textId="50ACDB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13BFA293" w14:textId="77777777">
        <w:tc>
          <w:tcPr>
            <w:tcW w:w="1962" w:type="dxa"/>
            <w:vAlign w:val="center"/>
          </w:tcPr>
          <w:p w:rsidR="000D1308" w:rsidP="007F05F9" w:rsidRDefault="000D1308" w14:paraId="6F6DDB04" w14:textId="39CC92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E940C0" w:rsidR="000D1308" w:rsidP="00E940C0" w:rsidRDefault="000D1308" w14:paraId="64781B17" w14:textId="7D4974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6EB43E1C" w14:textId="3857AA7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D1308" w:rsidTr="007F05F9" w14:paraId="76FF9D93" w14:textId="77777777">
        <w:tc>
          <w:tcPr>
            <w:tcW w:w="1962" w:type="dxa"/>
            <w:vAlign w:val="center"/>
          </w:tcPr>
          <w:p w:rsidR="000D1308" w:rsidP="007F05F9" w:rsidRDefault="000D1308" w14:paraId="630AACDC" w14:textId="474D16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E940C0" w:rsidR="000D1308" w:rsidP="00E940C0" w:rsidRDefault="000D1308" w14:paraId="2B965900" w14:textId="32C33E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7F05F9"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  <w:vAlign w:val="center"/>
          </w:tcPr>
          <w:p w:rsidRPr="00E940C0" w:rsidR="000D1308" w:rsidP="007F05F9" w:rsidRDefault="000D1308" w14:paraId="41E1301D" w14:textId="62125A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621005" w:rsidR="007F05F9" w:rsidP="007F05F9" w:rsidRDefault="007F05F9" w14:paraId="2D6028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621005" w:rsidR="007F05F9" w:rsidP="007F05F9" w:rsidRDefault="007F05F9" w14:paraId="5CEED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:rsidRPr="00621005" w:rsidR="007F05F9" w:rsidP="007F05F9" w:rsidRDefault="007F05F9" w14:paraId="524F28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:rsidRPr="00621005" w:rsidR="007F05F9" w:rsidP="007F05F9" w:rsidRDefault="007F05F9" w14:paraId="41CAE2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:rsidRPr="00621005" w:rsidR="007F05F9" w:rsidP="007F05F9" w:rsidRDefault="007F05F9" w14:paraId="1F5C52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:rsidRPr="00621005" w:rsidR="007F05F9" w:rsidP="007F05F9" w:rsidRDefault="007F05F9" w14:paraId="33DA89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:rsidRPr="00621005" w:rsidR="007F05F9" w:rsidP="007F05F9" w:rsidRDefault="007F05F9" w14:paraId="61D461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:rsidRPr="00621005" w:rsidR="007F05F9" w:rsidP="007F05F9" w:rsidRDefault="007F05F9" w14:paraId="2BBF2E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:rsidR="007F05F9" w:rsidP="007F05F9" w:rsidRDefault="007F05F9" w14:paraId="64BEED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7F05F9" w:rsidP="007F05F9" w:rsidRDefault="007F05F9" w14:paraId="0B3DA913" w14:textId="0BA872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AD76AE" w:rsidR="0085747A" w:rsidP="007F05F9" w:rsidRDefault="004E7CB6" w14:paraId="573DB492" w14:textId="2DDE4E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 w:rsidR="007E4756">
              <w:rPr>
                <w:rFonts w:ascii="Corbel" w:hAnsi="Corbel"/>
                <w:b w:val="0"/>
                <w:smallCaps w:val="0"/>
                <w:szCs w:val="24"/>
              </w:rPr>
              <w:t xml:space="preserve">wykładach i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ćwiczeniach, przygotowanie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 xml:space="preserve">scenariusza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zajęć muzycz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>nych dla grupy przedszkolnej  lub  klasy I-III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5F9">
              <w:rPr>
                <w:rFonts w:ascii="Corbel" w:hAnsi="Corbel"/>
                <w:b w:val="0"/>
                <w:smallCaps w:val="0"/>
                <w:szCs w:val="24"/>
              </w:rPr>
              <w:t>scenariusza</w:t>
            </w:r>
            <w:r w:rsidRPr="00AD76AE">
              <w:rPr>
                <w:rFonts w:ascii="Corbel" w:hAnsi="Corbel"/>
                <w:b w:val="0"/>
                <w:smallCaps w:val="0"/>
                <w:szCs w:val="24"/>
              </w:rPr>
              <w:t xml:space="preserve"> w grupie studentów.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611D41EF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11D41EF" w14:paraId="6F3B4F60" w14:textId="77777777">
        <w:tc>
          <w:tcPr>
            <w:tcW w:w="4962" w:type="dxa"/>
            <w:tcMar/>
          </w:tcPr>
          <w:p w:rsidRPr="009C54AE" w:rsidR="0085747A" w:rsidP="009C1331" w:rsidRDefault="00C61DC5" w14:paraId="7818EC5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3517AC" w:rsidRDefault="00836BB1" w14:paraId="6F2EBDFC" w14:textId="1325FC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C61DC5" w:rsidTr="611D41EF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756A2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1D41EF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11D41EF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  <w:vAlign w:val="center"/>
          </w:tcPr>
          <w:p w:rsidRPr="009C54AE" w:rsidR="00C61DC5" w:rsidP="003517AC" w:rsidRDefault="00836BB1" w14:paraId="72FAD5A0" w14:textId="524417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1D41EF" w:rsidR="78288AD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611D41EF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F4349E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F4349E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F4349E" w:rsidRDefault="00746E8B" w14:paraId="76DD4D52" w14:textId="783800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1D41EF" w:rsidR="00746E8B">
              <w:rPr>
                <w:rFonts w:ascii="Corbel" w:hAnsi="Corbel"/>
                <w:sz w:val="24"/>
                <w:szCs w:val="24"/>
              </w:rPr>
              <w:t>2</w:t>
            </w:r>
            <w:r w:rsidRPr="611D41EF" w:rsidR="78DA67C7">
              <w:rPr>
                <w:rFonts w:ascii="Corbel" w:hAnsi="Corbel"/>
                <w:sz w:val="24"/>
                <w:szCs w:val="24"/>
              </w:rPr>
              <w:t>7</w:t>
            </w:r>
          </w:p>
          <w:p w:rsidR="00DC49AA" w:rsidP="00F4349E" w:rsidRDefault="00746E8B" w14:paraId="45A99C75" w14:textId="64EA62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Pr="009C54AE" w:rsidR="00DC49AA" w:rsidP="00F4349E" w:rsidRDefault="00746E8B" w14:paraId="321FFC41" w14:textId="602AAC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85747A" w:rsidTr="611D41EF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F4349E" w:rsidRDefault="00746E8B" w14:paraId="343BD05C" w14:textId="2381D5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611D41EF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F4349E" w:rsidRDefault="00836BB1" w14:paraId="74A135AF" w14:textId="0E9DD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Pr="009C54AE"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E940C0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141F0" w:rsidR="002141F0" w:rsidP="00E940C0" w:rsidRDefault="002141F0" w14:paraId="7C88DAA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29394A4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15E276C2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2BF2AD7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:rsidRPr="002141F0" w:rsidR="002141F0" w:rsidP="00E940C0" w:rsidRDefault="002141F0" w14:paraId="17F5A8E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:rsidRPr="002141F0" w:rsidR="002141F0" w:rsidP="00E940C0" w:rsidRDefault="002141F0" w14:paraId="465CF39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:rsidRPr="002141F0" w:rsidR="002141F0" w:rsidP="00E940C0" w:rsidRDefault="002141F0" w14:paraId="76F8D91D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name="sdfootnote10sym" w:id="1"/>
            <w:bookmarkEnd w:id="1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:rsidRPr="002141F0" w:rsidR="002141F0" w:rsidP="00E940C0" w:rsidRDefault="002141F0" w14:paraId="43AE2CC3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:rsidRPr="002141F0" w:rsidR="002141F0" w:rsidP="00E940C0" w:rsidRDefault="002141F0" w14:paraId="0BF81F0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:rsidRPr="002141F0" w:rsidR="002141F0" w:rsidP="00E940C0" w:rsidRDefault="002141F0" w14:paraId="48CA9EB1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:rsidRPr="002141F0" w:rsidR="002141F0" w:rsidP="00E940C0" w:rsidRDefault="002141F0" w14:paraId="2036B5A8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:rsidRPr="002141F0" w:rsidR="002141F0" w:rsidP="00E940C0" w:rsidRDefault="002141F0" w14:paraId="6DE3C133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:rsidRPr="002141F0" w:rsidR="002141F0" w:rsidP="00E940C0" w:rsidRDefault="002141F0" w14:paraId="6C224DC4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:rsidRPr="002141F0" w:rsidR="002141F0" w:rsidP="00E940C0" w:rsidRDefault="002141F0" w14:paraId="7B0E58C7" w14:textId="77777777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:rsidRPr="002141F0" w:rsidR="007328D8" w:rsidP="00E940C0" w:rsidRDefault="002141F0" w14:paraId="7612C321" w14:textId="7070BECE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E940C0" w:rsidRDefault="0085747A" w14:paraId="7CFB76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Pr="002141F0" w:rsidR="002141F0" w:rsidP="00E940C0" w:rsidRDefault="002141F0" w14:paraId="4A5EEFD2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2141F0" w:rsidP="00E940C0" w:rsidRDefault="002141F0" w14:paraId="37233B02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:rsidRPr="002141F0" w:rsidR="002141F0" w:rsidP="00E940C0" w:rsidRDefault="002141F0" w14:paraId="5D9B8EE5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:rsidRPr="002141F0" w:rsidR="002141F0" w:rsidP="00E940C0" w:rsidRDefault="002141F0" w14:paraId="33C5D8DC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:rsidRPr="002141F0" w:rsidR="002141F0" w:rsidP="00E940C0" w:rsidRDefault="002141F0" w14:paraId="481D3874" w14:textId="7777777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hAnsi="Corbel" w:eastAsia="Times New Roman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hAnsi="Corbel" w:eastAsia="Times New Roman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:rsidRPr="002141F0" w:rsidR="007328D8" w:rsidP="00E940C0" w:rsidRDefault="002141F0" w14:paraId="277EDFCE" w14:textId="240B8D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774" w:rsidP="00C16ABF" w:rsidRDefault="00FF2774" w14:paraId="76D4EAA9" w14:textId="77777777">
      <w:pPr>
        <w:spacing w:after="0" w:line="240" w:lineRule="auto"/>
      </w:pPr>
      <w:r>
        <w:separator/>
      </w:r>
    </w:p>
  </w:endnote>
  <w:endnote w:type="continuationSeparator" w:id="0">
    <w:p w:rsidR="00FF2774" w:rsidP="00C16ABF" w:rsidRDefault="00FF2774" w14:paraId="3C8EDD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774" w:rsidP="00C16ABF" w:rsidRDefault="00FF2774" w14:paraId="46C4D89A" w14:textId="77777777">
      <w:pPr>
        <w:spacing w:after="0" w:line="240" w:lineRule="auto"/>
      </w:pPr>
      <w:r>
        <w:separator/>
      </w:r>
    </w:p>
  </w:footnote>
  <w:footnote w:type="continuationSeparator" w:id="0">
    <w:p w:rsidR="00FF2774" w:rsidP="00C16ABF" w:rsidRDefault="00FF2774" w14:paraId="58FB5B39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B7123"/>
    <w:multiLevelType w:val="hybridMultilevel"/>
    <w:tmpl w:val="869C7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B06B3"/>
    <w:multiLevelType w:val="hybridMultilevel"/>
    <w:tmpl w:val="8A428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11"/>
  </w:num>
  <w:num w:numId="13">
    <w:abstractNumId w:val="13"/>
  </w:num>
  <w:num w:numId="1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5DE"/>
    <w:rsid w:val="00022ECE"/>
    <w:rsid w:val="00034F1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CC7"/>
    <w:rsid w:val="000B192D"/>
    <w:rsid w:val="000B28EE"/>
    <w:rsid w:val="000B3E37"/>
    <w:rsid w:val="000D04B0"/>
    <w:rsid w:val="000D1308"/>
    <w:rsid w:val="000F1C57"/>
    <w:rsid w:val="000F45E6"/>
    <w:rsid w:val="000F5615"/>
    <w:rsid w:val="0011075B"/>
    <w:rsid w:val="00124BFF"/>
    <w:rsid w:val="0012560E"/>
    <w:rsid w:val="00127108"/>
    <w:rsid w:val="00134B13"/>
    <w:rsid w:val="00143905"/>
    <w:rsid w:val="00146BC0"/>
    <w:rsid w:val="00153C41"/>
    <w:rsid w:val="00154381"/>
    <w:rsid w:val="00163B17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01902"/>
    <w:rsid w:val="00212C0E"/>
    <w:rsid w:val="002141F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430"/>
    <w:rsid w:val="002D73D4"/>
    <w:rsid w:val="002F02A3"/>
    <w:rsid w:val="002F4ABE"/>
    <w:rsid w:val="003018BA"/>
    <w:rsid w:val="003018F8"/>
    <w:rsid w:val="0030395F"/>
    <w:rsid w:val="00305C92"/>
    <w:rsid w:val="003151C5"/>
    <w:rsid w:val="003343CF"/>
    <w:rsid w:val="00346FE9"/>
    <w:rsid w:val="0034759A"/>
    <w:rsid w:val="003503F6"/>
    <w:rsid w:val="003517AC"/>
    <w:rsid w:val="003530DD"/>
    <w:rsid w:val="00363F78"/>
    <w:rsid w:val="003A0A5B"/>
    <w:rsid w:val="003A1176"/>
    <w:rsid w:val="003A3DA1"/>
    <w:rsid w:val="003C0BAE"/>
    <w:rsid w:val="003D18A9"/>
    <w:rsid w:val="003D6CE2"/>
    <w:rsid w:val="003E14AA"/>
    <w:rsid w:val="003E1941"/>
    <w:rsid w:val="003E2FE6"/>
    <w:rsid w:val="003E49D5"/>
    <w:rsid w:val="003F38C0"/>
    <w:rsid w:val="003F4BF1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E7CB6"/>
    <w:rsid w:val="004F1551"/>
    <w:rsid w:val="004F55A3"/>
    <w:rsid w:val="004F6BEC"/>
    <w:rsid w:val="0050496F"/>
    <w:rsid w:val="00510A88"/>
    <w:rsid w:val="00513B6F"/>
    <w:rsid w:val="00517C63"/>
    <w:rsid w:val="00526C94"/>
    <w:rsid w:val="005363C4"/>
    <w:rsid w:val="00536BDE"/>
    <w:rsid w:val="00543ACC"/>
    <w:rsid w:val="0054631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8B"/>
    <w:rsid w:val="00746EC8"/>
    <w:rsid w:val="007541D3"/>
    <w:rsid w:val="00763BF1"/>
    <w:rsid w:val="00766FD4"/>
    <w:rsid w:val="00775DBB"/>
    <w:rsid w:val="00776772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E4756"/>
    <w:rsid w:val="007F05F9"/>
    <w:rsid w:val="007F1652"/>
    <w:rsid w:val="007F4155"/>
    <w:rsid w:val="00814742"/>
    <w:rsid w:val="0081554D"/>
    <w:rsid w:val="0081707E"/>
    <w:rsid w:val="00836BB1"/>
    <w:rsid w:val="008449B3"/>
    <w:rsid w:val="0085052D"/>
    <w:rsid w:val="00851A39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2DC"/>
    <w:rsid w:val="008F6E29"/>
    <w:rsid w:val="0091404B"/>
    <w:rsid w:val="00916188"/>
    <w:rsid w:val="00923D7D"/>
    <w:rsid w:val="009508DF"/>
    <w:rsid w:val="00950DAC"/>
    <w:rsid w:val="00954A07"/>
    <w:rsid w:val="00970A8C"/>
    <w:rsid w:val="0099405D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E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2741"/>
    <w:rsid w:val="00BD3869"/>
    <w:rsid w:val="00BD66E9"/>
    <w:rsid w:val="00BD6FF4"/>
    <w:rsid w:val="00BE178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6CA"/>
    <w:rsid w:val="00C56036"/>
    <w:rsid w:val="00C61DC5"/>
    <w:rsid w:val="00C67E92"/>
    <w:rsid w:val="00C70A26"/>
    <w:rsid w:val="00C766DF"/>
    <w:rsid w:val="00C906EE"/>
    <w:rsid w:val="00C94B98"/>
    <w:rsid w:val="00CA127C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C6A10"/>
    <w:rsid w:val="00DD3B9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2C74"/>
    <w:rsid w:val="00E77E88"/>
    <w:rsid w:val="00E8107D"/>
    <w:rsid w:val="00E940C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4349E"/>
    <w:rsid w:val="00F526AF"/>
    <w:rsid w:val="00F617C3"/>
    <w:rsid w:val="00F63C86"/>
    <w:rsid w:val="00F7066B"/>
    <w:rsid w:val="00F83B28"/>
    <w:rsid w:val="00FA46E5"/>
    <w:rsid w:val="00FB7DBA"/>
    <w:rsid w:val="00FC0F51"/>
    <w:rsid w:val="00FC1C25"/>
    <w:rsid w:val="00FC3F45"/>
    <w:rsid w:val="00FD1C7C"/>
    <w:rsid w:val="00FD503F"/>
    <w:rsid w:val="00FD7589"/>
    <w:rsid w:val="00FF016A"/>
    <w:rsid w:val="00FF1401"/>
    <w:rsid w:val="00FF2774"/>
    <w:rsid w:val="00FF5E7D"/>
    <w:rsid w:val="1BE1D527"/>
    <w:rsid w:val="611D41EF"/>
    <w:rsid w:val="78288AD0"/>
    <w:rsid w:val="78DA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F99FCD5A-9A89-47E9-8E35-AFE249058A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141F0"/>
    <w:pPr>
      <w:spacing w:before="25" w:after="25" w:line="240" w:lineRule="auto"/>
    </w:pPr>
    <w:rPr>
      <w:rFonts w:ascii="Times New Roman" w:hAnsi="Times New Roman" w:eastAsia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DE42C0-37AC-448F-96BE-E6F6687A48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B6B6F6-F45E-4022-89C3-B4D447F35067}"/>
</file>

<file path=customXml/itemProps3.xml><?xml version="1.0" encoding="utf-8"?>
<ds:datastoreItem xmlns:ds="http://schemas.openxmlformats.org/officeDocument/2006/customXml" ds:itemID="{C9650107-4C41-4DE1-8345-6F70627BB9A6}"/>
</file>

<file path=customXml/itemProps4.xml><?xml version="1.0" encoding="utf-8"?>
<ds:datastoreItem xmlns:ds="http://schemas.openxmlformats.org/officeDocument/2006/customXml" ds:itemID="{E1FD41AE-368A-40FB-8784-0F5001F25F5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5</cp:revision>
  <cp:lastPrinted>2019-02-06T12:12:00Z</cp:lastPrinted>
  <dcterms:created xsi:type="dcterms:W3CDTF">2021-10-19T06:36:00Z</dcterms:created>
  <dcterms:modified xsi:type="dcterms:W3CDTF">2026-03-13T14:15:30Z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